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AF416E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AF416E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AF416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AF416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AF416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AF416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AF416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AF416E">
        <w:rPr>
          <w:b w:val="0"/>
        </w:rPr>
        <w:t xml:space="preserve"> 95/2307-21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AF416E" w:rsidP="00232C8F">
            <w:r>
              <w:t>Кастелянша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AF416E" w:rsidP="00232C8F">
            <w:r>
              <w:t>12720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AF416E" w:rsidRPr="00AF416E">
        <w:rPr>
          <w:rStyle w:val="aa"/>
        </w:rPr>
        <w:t xml:space="preserve"> Обслуживающий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AF416E" w:rsidRPr="00AF416E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AF416E" w:rsidRPr="00AF416E">
        <w:rPr>
          <w:u w:val="single"/>
        </w:rPr>
        <w:t xml:space="preserve">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AF416E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AF416E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AF416E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AF416E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AF416E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AF416E" w:rsidP="00BA30DE">
            <w:pPr>
              <w:jc w:val="center"/>
            </w:pPr>
            <w:r>
              <w:t>096-856-522 30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AF416E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AF416E" w:rsidRDefault="00AF416E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F416E" w:rsidRPr="00D15B1E" w:rsidRDefault="00AF416E" w:rsidP="00AD14A4">
            <w:pPr>
              <w:rPr>
                <w:rStyle w:val="a7"/>
              </w:rPr>
            </w:pPr>
          </w:p>
        </w:tc>
      </w:tr>
      <w:tr w:rsidR="00AF416E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AF416E" w:rsidRDefault="00AF416E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F416E" w:rsidRPr="00D15B1E" w:rsidRDefault="00AF416E" w:rsidP="00AD14A4">
            <w:pPr>
              <w:rPr>
                <w:rStyle w:val="a7"/>
              </w:rPr>
            </w:pPr>
          </w:p>
        </w:tc>
      </w:tr>
      <w:tr w:rsidR="00AF416E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AF416E" w:rsidRDefault="00AF416E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F416E" w:rsidRPr="00D15B1E" w:rsidRDefault="00AF416E" w:rsidP="00AD14A4">
            <w:pPr>
              <w:rPr>
                <w:rStyle w:val="a7"/>
              </w:rPr>
            </w:pPr>
          </w:p>
        </w:tc>
      </w:tr>
      <w:tr w:rsidR="00AF416E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AF416E" w:rsidRDefault="00AF416E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F416E" w:rsidRPr="00D15B1E" w:rsidRDefault="00AF416E" w:rsidP="00AD14A4">
            <w:pPr>
              <w:rPr>
                <w:rStyle w:val="a7"/>
              </w:rPr>
            </w:pPr>
          </w:p>
        </w:tc>
      </w:tr>
      <w:tr w:rsidR="00AF416E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AF416E" w:rsidRDefault="00AF416E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F416E" w:rsidRPr="00D15B1E" w:rsidRDefault="00AF416E" w:rsidP="00AD14A4">
            <w:pPr>
              <w:rPr>
                <w:rStyle w:val="a7"/>
              </w:rPr>
            </w:pPr>
          </w:p>
        </w:tc>
      </w:tr>
      <w:tr w:rsidR="00AF416E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AF416E" w:rsidRDefault="00AF416E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F416E" w:rsidRPr="00D15B1E" w:rsidRDefault="00AF416E" w:rsidP="00AD14A4">
            <w:pPr>
              <w:rPr>
                <w:rStyle w:val="a7"/>
              </w:rPr>
            </w:pPr>
          </w:p>
        </w:tc>
      </w:tr>
      <w:tr w:rsidR="00AF416E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AF416E" w:rsidRDefault="00AF416E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F416E" w:rsidRPr="00D15B1E" w:rsidRDefault="00AF416E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AF416E" w:rsidRPr="00AF416E">
        <w:rPr>
          <w:rStyle w:val="aa"/>
        </w:rPr>
        <w:t xml:space="preserve"> Стиральное оборудование, утюг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AF416E" w:rsidRPr="00AF416E">
        <w:rPr>
          <w:rStyle w:val="aa"/>
        </w:rPr>
        <w:t xml:space="preserve"> Канцелярские принадлежности, расходные материалы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5F0B4A" w:rsidRDefault="005F0B4A" w:rsidP="00481C22">
      <w:pPr>
        <w:rPr>
          <w:b/>
        </w:rPr>
      </w:pPr>
    </w:p>
    <w:p w:rsidR="005F0B4A" w:rsidRDefault="005F0B4A" w:rsidP="00481C22">
      <w:pPr>
        <w:rPr>
          <w:b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06D2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06D2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06D2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06D2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06D2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06D2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06D2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06D2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06D2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06D2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06D2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06D2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06D2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06D2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06D2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06D2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06D2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06D2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06D2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06D2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06D2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06D2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06D2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06D2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D06D2E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06D2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06D2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06D2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06D2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06D2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06D2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06D2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06D2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06D2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06D2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06D2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06D2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D06D2E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06D2E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06D2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06D2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06D2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06D2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06D2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D06D2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D06D2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F416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F416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F416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F416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F416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F416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F416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BF13D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D06D2E" w:rsidRPr="00D06D2E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D06D2E" w:rsidRPr="00D06D2E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AF416E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AF416E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AF416E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1C3DF3" w:rsidRDefault="001C3DF3" w:rsidP="003C5C39"/>
    <w:p w:rsidR="001C3DF3" w:rsidRDefault="001C3DF3" w:rsidP="003C5C39"/>
    <w:p w:rsidR="003C5C39" w:rsidRDefault="003C5C39" w:rsidP="003C5C39">
      <w:r w:rsidRPr="00D15B1E">
        <w:lastRenderedPageBreak/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AF416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AF416E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AF416E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AF416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AF416E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AF416E" w:rsidRPr="00AF416E" w:rsidTr="00AF416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</w:tr>
      <w:tr w:rsidR="00AF416E" w:rsidRPr="00AF416E" w:rsidTr="00AF416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(дата)</w:t>
            </w:r>
          </w:p>
        </w:tc>
      </w:tr>
      <w:tr w:rsidR="00AF416E" w:rsidRPr="00AF416E" w:rsidTr="00AF416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</w:tr>
      <w:tr w:rsidR="00AF416E" w:rsidRPr="00AF416E" w:rsidTr="00AF416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(дата)</w:t>
            </w:r>
          </w:p>
        </w:tc>
      </w:tr>
      <w:tr w:rsidR="00AF416E" w:rsidRPr="00AF416E" w:rsidTr="00AF416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</w:tr>
      <w:tr w:rsidR="00AF416E" w:rsidRPr="00AF416E" w:rsidTr="00AF416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(дата)</w:t>
            </w:r>
          </w:p>
        </w:tc>
      </w:tr>
      <w:tr w:rsidR="00AF416E" w:rsidRPr="00AF416E" w:rsidTr="00AF416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</w:tr>
      <w:tr w:rsidR="00AF416E" w:rsidRPr="00AF416E" w:rsidTr="00AF416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(дата)</w:t>
            </w:r>
          </w:p>
        </w:tc>
      </w:tr>
      <w:tr w:rsidR="00AF416E" w:rsidRPr="00AF416E" w:rsidTr="00AF416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</w:tr>
      <w:tr w:rsidR="00AF416E" w:rsidRPr="00AF416E" w:rsidTr="00AF416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(дата)</w:t>
            </w:r>
          </w:p>
        </w:tc>
      </w:tr>
      <w:tr w:rsidR="00AF416E" w:rsidRPr="00AF416E" w:rsidTr="00AF416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</w:tr>
      <w:tr w:rsidR="00AF416E" w:rsidRPr="00AF416E" w:rsidTr="00AF416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(дата)</w:t>
            </w:r>
          </w:p>
        </w:tc>
      </w:tr>
      <w:tr w:rsidR="00AF416E" w:rsidRPr="00AF416E" w:rsidTr="00AF416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</w:tr>
      <w:tr w:rsidR="00AF416E" w:rsidRPr="00AF416E" w:rsidTr="00AF416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1C3DF3" w:rsidTr="001C3DF3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1C3DF3" w:rsidP="003C5C39">
            <w:pPr>
              <w:pStyle w:val="a8"/>
            </w:pPr>
            <w:r w:rsidRPr="001C3DF3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1C3DF3" w:rsidP="003C5C39">
            <w:pPr>
              <w:pStyle w:val="a8"/>
            </w:pPr>
            <w:r w:rsidRPr="001C3DF3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D06D2E" w:rsidP="003C5C39">
            <w:pPr>
              <w:pStyle w:val="a8"/>
            </w:pPr>
            <w:r>
              <w:t>18.02.2022</w:t>
            </w:r>
          </w:p>
        </w:tc>
      </w:tr>
      <w:tr w:rsidR="00EF07A3" w:rsidRPr="001C3DF3" w:rsidTr="001C3DF3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3C5C39">
            <w:pPr>
              <w:pStyle w:val="a8"/>
              <w:rPr>
                <w:b/>
                <w:vertAlign w:val="superscript"/>
              </w:rPr>
            </w:pPr>
            <w:r w:rsidRPr="001C3DF3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1C3DF3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EF07A3">
            <w:pPr>
              <w:pStyle w:val="a8"/>
              <w:rPr>
                <w:b/>
                <w:vertAlign w:val="superscript"/>
              </w:rPr>
            </w:pPr>
            <w:r w:rsidRPr="001C3DF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1C3DF3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EF07A3">
            <w:pPr>
              <w:pStyle w:val="a8"/>
              <w:rPr>
                <w:b/>
                <w:vertAlign w:val="superscript"/>
              </w:rPr>
            </w:pPr>
            <w:r w:rsidRPr="001C3DF3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1C3DF3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(дата)</w:t>
            </w:r>
          </w:p>
        </w:tc>
      </w:tr>
      <w:tr w:rsidR="001C3DF3" w:rsidRPr="001C3DF3" w:rsidTr="001C3DF3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</w:pPr>
            <w:r w:rsidRPr="001C3DF3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1C3DF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1C3DF3" w:rsidP="00EF07A3">
            <w:pPr>
              <w:pStyle w:val="a8"/>
            </w:pPr>
            <w:r w:rsidRPr="001C3DF3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D06D2E" w:rsidP="00EF07A3">
            <w:pPr>
              <w:pStyle w:val="a8"/>
            </w:pPr>
            <w:r>
              <w:t>18.02.2022</w:t>
            </w:r>
          </w:p>
        </w:tc>
      </w:tr>
      <w:tr w:rsidR="001C3DF3" w:rsidRPr="001C3DF3" w:rsidTr="001C3DF3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AF416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AF416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AF416E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AF416E" w:rsidRPr="00AF416E" w:rsidTr="00AF416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</w:tr>
      <w:tr w:rsidR="00AF416E" w:rsidRPr="00AF416E" w:rsidTr="00AF416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F416E" w:rsidRPr="00AF416E" w:rsidRDefault="00AF416E" w:rsidP="00EF07A3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(дата)</w:t>
            </w:r>
          </w:p>
        </w:tc>
      </w:tr>
      <w:tr w:rsidR="00AF416E" w:rsidRPr="00AF416E" w:rsidTr="00AF416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</w:tr>
      <w:tr w:rsidR="00AF416E" w:rsidRPr="00AF416E" w:rsidTr="00AF416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F416E" w:rsidRPr="00AF416E" w:rsidRDefault="00AF416E" w:rsidP="00EF07A3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(дата)</w:t>
            </w:r>
          </w:p>
        </w:tc>
      </w:tr>
      <w:tr w:rsidR="00AF416E" w:rsidRPr="00AF416E" w:rsidTr="00AF416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</w:tr>
      <w:tr w:rsidR="00AF416E" w:rsidRPr="00AF416E" w:rsidTr="00AF416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F416E" w:rsidRPr="00AF416E" w:rsidRDefault="00AF416E" w:rsidP="00EF07A3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(дата)</w:t>
            </w:r>
          </w:p>
        </w:tc>
      </w:tr>
      <w:tr w:rsidR="00AF416E" w:rsidRPr="00AF416E" w:rsidTr="00AF416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</w:tr>
      <w:tr w:rsidR="00AF416E" w:rsidRPr="00AF416E" w:rsidTr="00AF416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F416E" w:rsidRPr="00AF416E" w:rsidRDefault="00AF416E" w:rsidP="00EF07A3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(дата)</w:t>
            </w:r>
          </w:p>
        </w:tc>
      </w:tr>
      <w:tr w:rsidR="00AF416E" w:rsidRPr="00AF416E" w:rsidTr="00AF416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</w:tr>
      <w:tr w:rsidR="00AF416E" w:rsidRPr="00AF416E" w:rsidTr="00AF416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F416E" w:rsidRPr="00AF416E" w:rsidRDefault="00AF416E" w:rsidP="00EF07A3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(дата)</w:t>
            </w:r>
          </w:p>
        </w:tc>
      </w:tr>
      <w:tr w:rsidR="00AF416E" w:rsidRPr="00AF416E" w:rsidTr="00AF416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</w:tr>
      <w:tr w:rsidR="00AF416E" w:rsidRPr="00AF416E" w:rsidTr="00AF416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F416E" w:rsidRPr="00AF416E" w:rsidRDefault="00AF416E" w:rsidP="00EF07A3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(дата)</w:t>
            </w:r>
          </w:p>
        </w:tc>
      </w:tr>
      <w:tr w:rsidR="00AF416E" w:rsidRPr="00AF416E" w:rsidTr="00AF416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416E" w:rsidRPr="00AF416E" w:rsidRDefault="00AF416E" w:rsidP="004E51DC">
            <w:pPr>
              <w:pStyle w:val="a8"/>
            </w:pPr>
          </w:p>
        </w:tc>
      </w:tr>
      <w:tr w:rsidR="00AF416E" w:rsidRPr="00AF416E" w:rsidTr="00AF416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F416E" w:rsidRPr="00AF416E" w:rsidRDefault="00AF416E" w:rsidP="00EF07A3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F416E" w:rsidRPr="00AF416E" w:rsidRDefault="00AF416E" w:rsidP="004E51DC">
            <w:pPr>
              <w:pStyle w:val="a8"/>
              <w:rPr>
                <w:vertAlign w:val="superscript"/>
              </w:rPr>
            </w:pPr>
            <w:r w:rsidRPr="00AF416E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DF3" w:rsidRDefault="001C3DF3" w:rsidP="0076042D">
      <w:pPr>
        <w:pStyle w:val="a9"/>
      </w:pPr>
      <w:r>
        <w:separator/>
      </w:r>
    </w:p>
  </w:endnote>
  <w:endnote w:type="continuationSeparator" w:id="0">
    <w:p w:rsidR="001C3DF3" w:rsidRDefault="001C3DF3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AF416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95/2307-21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D06D2E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D06D2E" w:rsidRPr="00D06D2E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DF3" w:rsidRDefault="001C3DF3" w:rsidP="0076042D">
      <w:pPr>
        <w:pStyle w:val="a9"/>
      </w:pPr>
      <w:r>
        <w:separator/>
      </w:r>
    </w:p>
  </w:footnote>
  <w:footnote w:type="continuationSeparator" w:id="0">
    <w:p w:rsidR="001C3DF3" w:rsidRDefault="001C3DF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Обслуживающи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12720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95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95/2307-21 "/>
    <w:docVar w:name="oborud" w:val=" Стиральное оборудование, утюг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265C4B4BD6914DFC9113394859E2AC48"/>
    <w:docVar w:name="rm_id" w:val="6768"/>
    <w:docVar w:name="rm_name" w:val="                                          "/>
    <w:docVar w:name="rm_number" w:val=" 95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Канцелярские принадлежности, расходные материалы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1C3DF3"/>
    <w:rsid w:val="000024F1"/>
    <w:rsid w:val="00017AE9"/>
    <w:rsid w:val="00025683"/>
    <w:rsid w:val="00046815"/>
    <w:rsid w:val="0005566C"/>
    <w:rsid w:val="00065F29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C3DF3"/>
    <w:rsid w:val="001F1E53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2428"/>
    <w:rsid w:val="003B0826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0B4A"/>
    <w:rsid w:val="005F6B08"/>
    <w:rsid w:val="00662550"/>
    <w:rsid w:val="00684E74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9B024D"/>
    <w:rsid w:val="009D30DB"/>
    <w:rsid w:val="009F742A"/>
    <w:rsid w:val="00A100AB"/>
    <w:rsid w:val="00A12349"/>
    <w:rsid w:val="00A204F5"/>
    <w:rsid w:val="00A7346C"/>
    <w:rsid w:val="00A87B75"/>
    <w:rsid w:val="00A90E29"/>
    <w:rsid w:val="00A91908"/>
    <w:rsid w:val="00AA4551"/>
    <w:rsid w:val="00AA46ED"/>
    <w:rsid w:val="00AA4DCC"/>
    <w:rsid w:val="00AD14A4"/>
    <w:rsid w:val="00AD7C32"/>
    <w:rsid w:val="00AF416E"/>
    <w:rsid w:val="00AF796F"/>
    <w:rsid w:val="00B04F25"/>
    <w:rsid w:val="00BA30DE"/>
    <w:rsid w:val="00BA5029"/>
    <w:rsid w:val="00BC2F3C"/>
    <w:rsid w:val="00BF13D9"/>
    <w:rsid w:val="00C02721"/>
    <w:rsid w:val="00C03F4A"/>
    <w:rsid w:val="00C51624"/>
    <w:rsid w:val="00C93D6F"/>
    <w:rsid w:val="00CB0141"/>
    <w:rsid w:val="00CE3307"/>
    <w:rsid w:val="00CE6C7E"/>
    <w:rsid w:val="00D06D2E"/>
    <w:rsid w:val="00D15B1E"/>
    <w:rsid w:val="00D22780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80CCA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3</Pages>
  <Words>957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7</cp:revision>
  <dcterms:created xsi:type="dcterms:W3CDTF">2022-02-18T02:49:00Z</dcterms:created>
  <dcterms:modified xsi:type="dcterms:W3CDTF">2022-02-18T08:24:00Z</dcterms:modified>
</cp:coreProperties>
</file>